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</w:r>
      <w:bookmarkStart w:id="0" w:name="_GoBack"/>
      <w:bookmarkEnd w:id="0"/>
      <w:r w:rsidR="001E2774">
        <w:rPr>
          <w:rFonts w:cs="Arial"/>
          <w:sz w:val="24"/>
          <w:szCs w:val="24"/>
        </w:rPr>
        <w:t>R4-</w:t>
      </w:r>
      <w:r w:rsidR="00615CC7">
        <w:rPr>
          <w:rFonts w:cs="Arial"/>
          <w:sz w:val="24"/>
          <w:szCs w:val="24"/>
        </w:rPr>
        <w:t>17</w:t>
      </w:r>
      <w:r w:rsidR="006F0758">
        <w:rPr>
          <w:rFonts w:cs="Arial"/>
          <w:sz w:val="24"/>
          <w:szCs w:val="24"/>
        </w:rPr>
        <w:t>05858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B30671" w:rsidRDefault="00B30671" w:rsidP="00B94312">
            <w:pPr>
              <w:pStyle w:val="CRCoverPage"/>
              <w:spacing w:after="0"/>
              <w:rPr>
                <w:b/>
                <w:noProof/>
              </w:rPr>
            </w:pPr>
            <w:r w:rsidRPr="00B30671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E7759E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320C1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D020F6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  <w:r w:rsidR="00B30671">
              <w:rPr>
                <w:noProof/>
              </w:rPr>
              <w:t xml:space="preserve"> CR 4669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5E1388" w:rsidRPr="00AB61FA" w:rsidRDefault="005E1388" w:rsidP="005E1388">
      <w:pPr>
        <w:pStyle w:val="Heading2"/>
        <w:numPr>
          <w:ilvl w:val="0"/>
          <w:numId w:val="0"/>
        </w:numPr>
        <w:ind w:left="576" w:hanging="576"/>
      </w:pPr>
      <w:bookmarkStart w:id="23" w:name="_Toc478503123"/>
      <w:r w:rsidRPr="00AB61FA">
        <w:t>A.14.1</w:t>
      </w:r>
      <w:r w:rsidRPr="00AB61FA">
        <w:tab/>
      </w:r>
      <w:r w:rsidRPr="00AB61FA">
        <w:rPr>
          <w:rFonts w:eastAsia="SimSun"/>
          <w:lang w:eastAsia="zh-CN"/>
        </w:rPr>
        <w:t>Void</w:t>
      </w:r>
      <w:bookmarkEnd w:id="23"/>
    </w:p>
    <w:p w:rsidR="005E1388" w:rsidRPr="00850762" w:rsidRDefault="005E1388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4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4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  <w:tblGridChange w:id="25">
          <w:tblGrid>
            <w:gridCol w:w="3309"/>
            <w:gridCol w:w="1398"/>
            <w:gridCol w:w="1484"/>
          </w:tblGrid>
        </w:tblGridChange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6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7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8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9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E7759E">
        <w:tblPrEx>
          <w:tblW w:w="619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Dominique Everaere" w:date="2017-05-12T11:43:00Z">
            <w:tblPrEx>
              <w:tblW w:w="61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trPrChange w:id="31" w:author="Dominique Everaere" w:date="2017-05-12T11:43:00Z">
            <w:trPr>
              <w:trHeight w:val="20"/>
              <w:jc w:val="center"/>
            </w:trPr>
          </w:trPrChange>
        </w:trPr>
        <w:tc>
          <w:tcPr>
            <w:tcW w:w="3309" w:type="dxa"/>
            <w:vAlign w:val="center"/>
            <w:tcPrChange w:id="32" w:author="Dominique Everaere" w:date="2017-05-12T11:43:00Z">
              <w:tcPr>
                <w:tcW w:w="3309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33" w:author="Dominique Everaere" w:date="2017-05-12T11:43:00Z">
              <w:r w:rsidRPr="00200808" w:rsidDel="00E7759E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398" w:type="dxa"/>
            <w:vAlign w:val="center"/>
            <w:tcPrChange w:id="34" w:author="Dominique Everaere" w:date="2017-05-12T11:43:00Z">
              <w:tcPr>
                <w:tcW w:w="1398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del w:id="35" w:author="Dominique Everaere" w:date="2017-05-12T11:43:00Z">
              <w:r w:rsidRPr="00200808" w:rsidDel="00E7759E">
                <w:rPr>
                  <w:rFonts w:cs="Arial"/>
                  <w:lang w:eastAsia="zh-CN"/>
                </w:rPr>
                <w:delText>8</w:delText>
              </w:r>
            </w:del>
          </w:p>
        </w:tc>
        <w:tc>
          <w:tcPr>
            <w:tcW w:w="1484" w:type="dxa"/>
            <w:vAlign w:val="center"/>
            <w:tcPrChange w:id="36" w:author="Dominique Everaere" w:date="2017-05-12T11:43:00Z">
              <w:tcPr>
                <w:tcW w:w="1484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del w:id="37" w:author="Dominique Everaere" w:date="2017-05-12T11:43:00Z">
              <w:r w:rsidRPr="00200808" w:rsidDel="00E7759E">
                <w:rPr>
                  <w:rFonts w:cs="Arial"/>
                  <w:lang w:eastAsia="zh-CN"/>
                </w:rPr>
                <w:delText>32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2E1" w:rsidRDefault="00C442E1">
      <w:r>
        <w:separator/>
      </w:r>
    </w:p>
  </w:endnote>
  <w:endnote w:type="continuationSeparator" w:id="0">
    <w:p w:rsidR="00C442E1" w:rsidRDefault="00C4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2E1" w:rsidRDefault="00C442E1">
      <w:r>
        <w:separator/>
      </w:r>
    </w:p>
  </w:footnote>
  <w:footnote w:type="continuationSeparator" w:id="0">
    <w:p w:rsidR="00C442E1" w:rsidRDefault="00C4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69AD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63DC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26073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27A"/>
    <w:rsid w:val="006D1494"/>
    <w:rsid w:val="006D35CB"/>
    <w:rsid w:val="006D4DE1"/>
    <w:rsid w:val="006D4F03"/>
    <w:rsid w:val="006D550C"/>
    <w:rsid w:val="006D5514"/>
    <w:rsid w:val="006D6C66"/>
    <w:rsid w:val="006E651A"/>
    <w:rsid w:val="006E7482"/>
    <w:rsid w:val="006E7568"/>
    <w:rsid w:val="006F032C"/>
    <w:rsid w:val="006F0343"/>
    <w:rsid w:val="006F0758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B7E0F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1C65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20C1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0671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460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42E1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20F6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070A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7759E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504073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AA090-1BC6-4C6F-A978-8552347F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17</cp:revision>
  <cp:lastPrinted>2001-04-23T09:30:00Z</cp:lastPrinted>
  <dcterms:created xsi:type="dcterms:W3CDTF">2017-04-22T17:38:00Z</dcterms:created>
  <dcterms:modified xsi:type="dcterms:W3CDTF">2017-05-14T08:32:00Z</dcterms:modified>
</cp:coreProperties>
</file>